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56AA" w:rsidRDefault="00D356AA" w:rsidP="00D356A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Roger WYMERK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fl.1419)</w:t>
      </w:r>
    </w:p>
    <w:p w:rsidR="00D356AA" w:rsidRDefault="00D356AA" w:rsidP="00D356A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Scothern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, Lincolnshire.</w:t>
      </w:r>
    </w:p>
    <w:p w:rsidR="00D356AA" w:rsidRDefault="00D356AA" w:rsidP="00D356A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356AA" w:rsidRDefault="00D356AA" w:rsidP="00D356A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356AA" w:rsidRDefault="00D356AA" w:rsidP="00D356A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 Jun.1419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Lincoln Castle into</w:t>
      </w:r>
    </w:p>
    <w:p w:rsidR="00D356AA" w:rsidRDefault="00D356AA" w:rsidP="00D356A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lands of the late Elizabeth de la Pole(q.v.).</w:t>
      </w:r>
    </w:p>
    <w:p w:rsidR="00D356AA" w:rsidRDefault="00D356AA" w:rsidP="00D356A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(www.inquisitionspostmortem.ac.uk   ref. 21-291)</w:t>
      </w:r>
    </w:p>
    <w:p w:rsidR="00D356AA" w:rsidRDefault="00D356AA" w:rsidP="00D356A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Oct.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</w:t>
      </w:r>
      <w:proofErr w:type="spellStart"/>
      <w:r>
        <w:rPr>
          <w:rFonts w:ascii="Times New Roman" w:hAnsi="Times New Roman" w:cs="Times New Roman"/>
          <w:sz w:val="24"/>
          <w:szCs w:val="24"/>
        </w:rPr>
        <w:t>melius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inquirendo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held in Lincoln Castle </w:t>
      </w:r>
    </w:p>
    <w:p w:rsidR="00D356AA" w:rsidRDefault="00D356AA" w:rsidP="00D356A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into lands of the late Elizabeth de la Pole(q.v.).</w:t>
      </w:r>
    </w:p>
    <w:p w:rsidR="00D356AA" w:rsidRDefault="00D356AA" w:rsidP="00D356A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(ibid. 21-292)</w:t>
      </w:r>
    </w:p>
    <w:p w:rsidR="00D356AA" w:rsidRDefault="00D356AA" w:rsidP="00D356A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356AA" w:rsidRDefault="00D356AA" w:rsidP="00D356A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356AA" w:rsidRPr="00153DDB" w:rsidRDefault="00D356AA" w:rsidP="00D356A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 February 2016</w:t>
      </w:r>
    </w:p>
    <w:p w:rsidR="006B2F86" w:rsidRPr="00D356AA" w:rsidRDefault="00D356AA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B2F86" w:rsidRPr="00D356A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56AA" w:rsidRDefault="00D356AA" w:rsidP="00E71FC3">
      <w:pPr>
        <w:spacing w:after="0" w:line="240" w:lineRule="auto"/>
      </w:pPr>
      <w:r>
        <w:separator/>
      </w:r>
    </w:p>
  </w:endnote>
  <w:endnote w:type="continuationSeparator" w:id="0">
    <w:p w:rsidR="00D356AA" w:rsidRDefault="00D356A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56AA" w:rsidRDefault="00D356AA" w:rsidP="00E71FC3">
      <w:pPr>
        <w:spacing w:after="0" w:line="240" w:lineRule="auto"/>
      </w:pPr>
      <w:r>
        <w:separator/>
      </w:r>
    </w:p>
  </w:footnote>
  <w:footnote w:type="continuationSeparator" w:id="0">
    <w:p w:rsidR="00D356AA" w:rsidRDefault="00D356A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56AA"/>
    <w:rsid w:val="00AB52E8"/>
    <w:rsid w:val="00B16D3F"/>
    <w:rsid w:val="00D356AA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7172DB"/>
  <w15:chartTrackingRefBased/>
  <w15:docId w15:val="{9483EACE-2F1B-4946-8C02-373680A4BF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62</Words>
  <Characters>355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</cp:lastModifiedBy>
  <cp:revision>1</cp:revision>
  <dcterms:created xsi:type="dcterms:W3CDTF">2016-02-29T22:08:00Z</dcterms:created>
  <dcterms:modified xsi:type="dcterms:W3CDTF">2016-02-29T22:09:00Z</dcterms:modified>
</cp:coreProperties>
</file>